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1BA" w:rsidRDefault="005D11BA" w:rsidP="00A11AD8">
      <w:pPr>
        <w:tabs>
          <w:tab w:val="left" w:pos="7655"/>
        </w:tabs>
        <w:rPr>
          <w:rFonts w:ascii="Arial" w:hAnsi="Arial" w:cs="Arial"/>
          <w:sz w:val="22"/>
          <w:lang w:val="el-GR"/>
        </w:rPr>
      </w:pPr>
    </w:p>
    <w:p w:rsidR="00A11AD8" w:rsidRPr="00372168" w:rsidRDefault="00A11AD8" w:rsidP="00A11AD8">
      <w:pPr>
        <w:pStyle w:val="1"/>
        <w:ind w:left="6480" w:firstLine="720"/>
        <w:jc w:val="left"/>
        <w:rPr>
          <w:b w:val="0"/>
          <w:sz w:val="32"/>
          <w:u w:val="none"/>
        </w:rPr>
      </w:pPr>
      <w:r w:rsidRPr="002D7388">
        <w:rPr>
          <w:rFonts w:ascii="Verdana" w:hAnsi="Verdana"/>
          <w:b w:val="0"/>
          <w:u w:val="none"/>
        </w:rPr>
        <w:t>ΧΡΗΣΗ :  201</w:t>
      </w:r>
      <w:r w:rsidR="00762708" w:rsidRPr="00372168">
        <w:rPr>
          <w:rFonts w:ascii="Verdana" w:hAnsi="Verdana"/>
          <w:b w:val="0"/>
          <w:u w:val="none"/>
        </w:rPr>
        <w:t>2</w:t>
      </w:r>
    </w:p>
    <w:p w:rsidR="00700ADA" w:rsidRPr="00AA65E0" w:rsidRDefault="00A11AD8" w:rsidP="003B5D76">
      <w:pPr>
        <w:pStyle w:val="1"/>
        <w:ind w:left="6480" w:firstLine="720"/>
        <w:jc w:val="left"/>
        <w:rPr>
          <w:b w:val="0"/>
          <w:sz w:val="32"/>
          <w:u w:val="none"/>
        </w:rPr>
      </w:pPr>
      <w:r w:rsidRPr="002D7388">
        <w:rPr>
          <w:rFonts w:ascii="Verdana" w:hAnsi="Verdana"/>
          <w:b w:val="0"/>
          <w:u w:val="none"/>
        </w:rPr>
        <w:t xml:space="preserve">Κωδ. Αριθμ.: </w:t>
      </w:r>
      <w:r w:rsidR="00533541" w:rsidRPr="000F5DAB">
        <w:rPr>
          <w:rFonts w:ascii="Verdana" w:hAnsi="Verdana"/>
          <w:b w:val="0"/>
          <w:u w:val="none"/>
        </w:rPr>
        <w:t>1</w:t>
      </w:r>
      <w:r w:rsidR="000F5DAB" w:rsidRPr="000F5DAB">
        <w:rPr>
          <w:rFonts w:ascii="Verdana" w:hAnsi="Verdana"/>
          <w:b w:val="0"/>
          <w:u w:val="none"/>
        </w:rPr>
        <w:t>5</w:t>
      </w:r>
      <w:r w:rsidR="00533541" w:rsidRPr="000F5DAB">
        <w:rPr>
          <w:rFonts w:ascii="Verdana" w:hAnsi="Verdana"/>
          <w:b w:val="0"/>
          <w:u w:val="none"/>
        </w:rPr>
        <w:t>.0</w:t>
      </w:r>
      <w:r w:rsidR="000F5DAB" w:rsidRPr="000F5DAB">
        <w:rPr>
          <w:rFonts w:ascii="Verdana" w:hAnsi="Verdana"/>
          <w:b w:val="0"/>
          <w:u w:val="none"/>
        </w:rPr>
        <w:t>2</w:t>
      </w:r>
      <w:r w:rsidRPr="000F5DAB">
        <w:rPr>
          <w:rFonts w:ascii="Verdana" w:hAnsi="Verdana"/>
          <w:b w:val="0"/>
          <w:u w:val="none"/>
        </w:rPr>
        <w:t>.</w:t>
      </w:r>
      <w:r w:rsidR="000F5DAB" w:rsidRPr="000F5DAB">
        <w:rPr>
          <w:rFonts w:ascii="Verdana" w:hAnsi="Verdana"/>
          <w:b w:val="0"/>
          <w:u w:val="none"/>
        </w:rPr>
        <w:t>00</w:t>
      </w:r>
    </w:p>
    <w:p w:rsidR="00A04F35" w:rsidRDefault="00A04F35" w:rsidP="00A11AD8">
      <w:pPr>
        <w:pStyle w:val="1"/>
        <w:rPr>
          <w:sz w:val="32"/>
        </w:rPr>
      </w:pPr>
    </w:p>
    <w:p w:rsidR="00A11AD8" w:rsidRDefault="00A11AD8" w:rsidP="00A11AD8">
      <w:pPr>
        <w:pStyle w:val="1"/>
        <w:rPr>
          <w:sz w:val="32"/>
        </w:rPr>
      </w:pPr>
      <w:r>
        <w:rPr>
          <w:sz w:val="32"/>
        </w:rPr>
        <w:t>ΠΡΟΥΠΟΛΟΓΙΣΜΟΣ</w:t>
      </w:r>
    </w:p>
    <w:p w:rsidR="00700ADA" w:rsidRDefault="00700ADA" w:rsidP="009E2784">
      <w:pPr>
        <w:jc w:val="both"/>
        <w:rPr>
          <w:rFonts w:ascii="Arial" w:hAnsi="Arial"/>
          <w:sz w:val="22"/>
          <w:szCs w:val="22"/>
          <w:lang w:val="el-GR"/>
        </w:rPr>
      </w:pPr>
    </w:p>
    <w:p w:rsidR="004B19FD" w:rsidRPr="008E5BBA" w:rsidRDefault="00A11AD8" w:rsidP="009E2784">
      <w:pPr>
        <w:jc w:val="both"/>
        <w:rPr>
          <w:rFonts w:ascii="Arial" w:hAnsi="Arial"/>
          <w:sz w:val="22"/>
          <w:szCs w:val="22"/>
          <w:lang w:val="el-GR"/>
        </w:rPr>
      </w:pPr>
      <w:r w:rsidRPr="00A11AD8">
        <w:rPr>
          <w:rFonts w:ascii="Arial" w:hAnsi="Arial"/>
          <w:sz w:val="22"/>
          <w:szCs w:val="22"/>
          <w:lang w:val="el-GR"/>
        </w:rPr>
        <w:t>της  ζητού</w:t>
      </w:r>
      <w:r w:rsidR="00B96CB7">
        <w:rPr>
          <w:rFonts w:ascii="Arial" w:hAnsi="Arial"/>
          <w:sz w:val="22"/>
          <w:szCs w:val="22"/>
          <w:lang w:val="el-GR"/>
        </w:rPr>
        <w:t>μενης δαπάνης για την προμήθεια</w:t>
      </w:r>
      <w:r w:rsidR="00B96CB7" w:rsidRPr="00B96CB7">
        <w:rPr>
          <w:rFonts w:ascii="Arial" w:hAnsi="Arial"/>
          <w:sz w:val="22"/>
          <w:szCs w:val="22"/>
          <w:lang w:val="el-GR"/>
        </w:rPr>
        <w:t xml:space="preserve"> </w:t>
      </w:r>
      <w:r w:rsidR="008E5BBA" w:rsidRPr="008E5BBA">
        <w:rPr>
          <w:rFonts w:ascii="Arial" w:hAnsi="Arial" w:cs="Arial"/>
          <w:b/>
          <w:bCs/>
          <w:sz w:val="22"/>
          <w:szCs w:val="22"/>
          <w:lang w:val="el-GR"/>
        </w:rPr>
        <w:t xml:space="preserve">δεκαοκτώ </w:t>
      </w:r>
      <w:r w:rsidR="008E5BBA" w:rsidRPr="00372168">
        <w:rPr>
          <w:rFonts w:ascii="Arial" w:hAnsi="Arial" w:cs="Arial"/>
          <w:b/>
          <w:bCs/>
          <w:sz w:val="22"/>
          <w:szCs w:val="22"/>
          <w:lang w:val="el-GR"/>
        </w:rPr>
        <w:t>(</w:t>
      </w:r>
      <w:r w:rsidR="008E5BBA" w:rsidRPr="008E5BBA">
        <w:rPr>
          <w:rFonts w:ascii="Arial" w:hAnsi="Arial" w:cs="Arial"/>
          <w:b/>
          <w:bCs/>
          <w:sz w:val="22"/>
          <w:szCs w:val="22"/>
          <w:lang w:val="el-GR"/>
        </w:rPr>
        <w:t>18</w:t>
      </w:r>
      <w:r w:rsidR="008E5BBA" w:rsidRPr="00372168">
        <w:rPr>
          <w:rFonts w:ascii="Arial" w:hAnsi="Arial" w:cs="Arial"/>
          <w:b/>
          <w:bCs/>
          <w:sz w:val="22"/>
          <w:szCs w:val="22"/>
          <w:lang w:val="el-GR"/>
        </w:rPr>
        <w:t>) πετρελαιοκίνητ</w:t>
      </w:r>
      <w:r w:rsidR="008E5BBA" w:rsidRPr="008E5BBA">
        <w:rPr>
          <w:rFonts w:ascii="Arial" w:hAnsi="Arial" w:cs="Arial"/>
          <w:b/>
          <w:bCs/>
          <w:sz w:val="22"/>
          <w:szCs w:val="22"/>
          <w:lang w:val="el-GR"/>
        </w:rPr>
        <w:t>ων</w:t>
      </w:r>
      <w:r w:rsidR="008E5BBA" w:rsidRPr="00372168">
        <w:rPr>
          <w:rFonts w:ascii="Arial" w:hAnsi="Arial" w:cs="Arial"/>
          <w:sz w:val="22"/>
          <w:szCs w:val="22"/>
          <w:lang w:val="el-GR"/>
        </w:rPr>
        <w:t xml:space="preserve"> </w:t>
      </w:r>
      <w:r w:rsidR="008E5BBA" w:rsidRPr="00372168">
        <w:rPr>
          <w:rFonts w:ascii="Arial" w:hAnsi="Arial" w:cs="Arial"/>
          <w:b/>
          <w:sz w:val="22"/>
          <w:szCs w:val="22"/>
          <w:lang w:val="el-GR"/>
        </w:rPr>
        <w:t>περονοφόρ</w:t>
      </w:r>
      <w:r w:rsidR="008E5BBA" w:rsidRPr="008E5BBA">
        <w:rPr>
          <w:rFonts w:ascii="Arial" w:hAnsi="Arial" w:cs="Arial"/>
          <w:b/>
          <w:sz w:val="22"/>
          <w:szCs w:val="22"/>
          <w:lang w:val="el-GR"/>
        </w:rPr>
        <w:t>ων</w:t>
      </w:r>
      <w:r w:rsidR="008E5BBA" w:rsidRPr="00372168">
        <w:rPr>
          <w:rFonts w:ascii="Arial" w:hAnsi="Arial" w:cs="Arial"/>
          <w:b/>
          <w:sz w:val="22"/>
          <w:szCs w:val="22"/>
          <w:lang w:val="el-GR"/>
        </w:rPr>
        <w:t xml:space="preserve"> μηχανήματ</w:t>
      </w:r>
      <w:r w:rsidR="008E5BBA" w:rsidRPr="008E5BBA">
        <w:rPr>
          <w:rFonts w:ascii="Arial" w:hAnsi="Arial" w:cs="Arial"/>
          <w:b/>
          <w:sz w:val="22"/>
          <w:szCs w:val="22"/>
          <w:lang w:val="el-GR"/>
        </w:rPr>
        <w:t>ων</w:t>
      </w:r>
      <w:r w:rsidR="008E5BBA" w:rsidRPr="008E5BBA">
        <w:rPr>
          <w:rFonts w:ascii="Arial" w:hAnsi="Arial" w:cs="Arial"/>
          <w:sz w:val="22"/>
          <w:szCs w:val="22"/>
          <w:lang w:val="el-GR"/>
        </w:rPr>
        <w:t xml:space="preserve"> (</w:t>
      </w:r>
      <w:r w:rsidR="008E5BBA" w:rsidRPr="00AF42E0">
        <w:rPr>
          <w:rFonts w:ascii="Arial" w:hAnsi="Arial" w:cs="Arial"/>
          <w:caps/>
          <w:sz w:val="20"/>
          <w:szCs w:val="20"/>
          <w:lang w:val="en-US"/>
        </w:rPr>
        <w:t>forklift</w:t>
      </w:r>
      <w:r w:rsidR="008E5BBA" w:rsidRPr="008E5BBA">
        <w:rPr>
          <w:rFonts w:ascii="Arial" w:hAnsi="Arial" w:cs="Arial"/>
          <w:caps/>
          <w:sz w:val="20"/>
          <w:szCs w:val="20"/>
          <w:lang w:val="el-GR"/>
        </w:rPr>
        <w:t xml:space="preserve"> </w:t>
      </w:r>
      <w:r w:rsidR="008E5BBA" w:rsidRPr="00AF42E0">
        <w:rPr>
          <w:rFonts w:ascii="Arial" w:hAnsi="Arial" w:cs="Arial"/>
          <w:caps/>
          <w:sz w:val="20"/>
          <w:szCs w:val="20"/>
          <w:lang w:val="en-US"/>
        </w:rPr>
        <w:t>TRUCKS</w:t>
      </w:r>
      <w:r w:rsidR="008E5BBA" w:rsidRPr="008E5BBA">
        <w:rPr>
          <w:rFonts w:ascii="Arial" w:hAnsi="Arial" w:cs="Arial"/>
          <w:sz w:val="22"/>
          <w:szCs w:val="22"/>
          <w:lang w:val="el-GR"/>
        </w:rPr>
        <w:t>)</w:t>
      </w:r>
      <w:r w:rsidR="008E5BBA" w:rsidRPr="00372168">
        <w:rPr>
          <w:rFonts w:ascii="Arial" w:hAnsi="Arial" w:cs="Arial"/>
          <w:sz w:val="22"/>
          <w:szCs w:val="22"/>
          <w:lang w:val="el-GR"/>
        </w:rPr>
        <w:t xml:space="preserve">, </w:t>
      </w:r>
      <w:r w:rsidR="008E5BBA" w:rsidRPr="00372168">
        <w:rPr>
          <w:rFonts w:ascii="Arial" w:hAnsi="Arial" w:cs="Arial"/>
          <w:bCs/>
          <w:sz w:val="22"/>
          <w:szCs w:val="22"/>
          <w:lang w:val="el-GR"/>
        </w:rPr>
        <w:t xml:space="preserve">ονομαστικής </w:t>
      </w:r>
      <w:r w:rsidR="008E5BBA" w:rsidRPr="00372168">
        <w:rPr>
          <w:rFonts w:ascii="Arial" w:hAnsi="Arial" w:cs="Arial"/>
          <w:sz w:val="22"/>
          <w:szCs w:val="22"/>
          <w:lang w:val="el-GR"/>
        </w:rPr>
        <w:t xml:space="preserve">ανυψωτικής ικανότητας </w:t>
      </w:r>
      <w:r w:rsidR="008E5BBA" w:rsidRPr="00486C83">
        <w:rPr>
          <w:rFonts w:ascii="Arial" w:hAnsi="Arial" w:cs="Arial"/>
          <w:b/>
          <w:sz w:val="22"/>
          <w:szCs w:val="22"/>
        </w:rPr>
        <w:sym w:font="Symbol" w:char="F0B3"/>
      </w:r>
      <w:r w:rsidR="008E5BBA" w:rsidRPr="008E5BBA">
        <w:rPr>
          <w:rFonts w:ascii="Arial" w:hAnsi="Arial" w:cs="Arial"/>
          <w:b/>
          <w:bCs/>
          <w:sz w:val="22"/>
          <w:szCs w:val="22"/>
          <w:lang w:val="el-GR"/>
        </w:rPr>
        <w:t>2,5</w:t>
      </w:r>
      <w:r w:rsidR="008E5BBA" w:rsidRPr="00372168">
        <w:rPr>
          <w:rFonts w:ascii="Arial" w:hAnsi="Arial" w:cs="Arial"/>
          <w:b/>
          <w:bCs/>
          <w:sz w:val="22"/>
          <w:szCs w:val="22"/>
          <w:lang w:val="el-GR"/>
        </w:rPr>
        <w:t xml:space="preserve"> Τ</w:t>
      </w:r>
      <w:r w:rsidR="008E5BBA" w:rsidRPr="00AF42E0">
        <w:rPr>
          <w:rFonts w:ascii="Arial" w:hAnsi="Arial" w:cs="Arial"/>
          <w:b/>
          <w:bCs/>
          <w:sz w:val="22"/>
          <w:szCs w:val="22"/>
          <w:lang w:val="en-US"/>
        </w:rPr>
        <w:t>n</w:t>
      </w:r>
      <w:r w:rsidR="008E5BBA">
        <w:rPr>
          <w:rFonts w:ascii="Arial" w:hAnsi="Arial"/>
          <w:sz w:val="22"/>
          <w:szCs w:val="22"/>
          <w:lang w:val="el-GR"/>
        </w:rPr>
        <w:t xml:space="preserve">, </w:t>
      </w:r>
      <w:r w:rsidR="009E6B30">
        <w:rPr>
          <w:rFonts w:ascii="Arial" w:hAnsi="Arial"/>
          <w:sz w:val="22"/>
          <w:szCs w:val="22"/>
          <w:lang w:val="el-GR"/>
        </w:rPr>
        <w:t xml:space="preserve">για τις ανάγκες </w:t>
      </w:r>
      <w:r w:rsidR="008E5BBA">
        <w:rPr>
          <w:rFonts w:ascii="Arial" w:hAnsi="Arial"/>
          <w:sz w:val="22"/>
          <w:szCs w:val="22"/>
          <w:lang w:val="el-GR"/>
        </w:rPr>
        <w:t>του ΟΛΠ Α.Ε.</w:t>
      </w:r>
    </w:p>
    <w:p w:rsidR="00A11AD8" w:rsidRPr="003D6830" w:rsidRDefault="00A11AD8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tbl>
      <w:tblPr>
        <w:tblW w:w="10082" w:type="dxa"/>
        <w:tblInd w:w="91" w:type="dxa"/>
        <w:tblLayout w:type="fixed"/>
        <w:tblLook w:val="04A0"/>
      </w:tblPr>
      <w:tblGrid>
        <w:gridCol w:w="580"/>
        <w:gridCol w:w="1280"/>
        <w:gridCol w:w="3969"/>
        <w:gridCol w:w="1559"/>
        <w:gridCol w:w="1276"/>
        <w:gridCol w:w="1418"/>
      </w:tblGrid>
      <w:tr w:rsidR="0000284F" w:rsidRPr="0080504A" w:rsidTr="00DA76C5">
        <w:trPr>
          <w:trHeight w:val="75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80504A" w:rsidRDefault="0000284F" w:rsidP="00143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0504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α/α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80504A" w:rsidRDefault="0000284F" w:rsidP="00143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0504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Κωδικός αριθμός 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80504A" w:rsidRDefault="0000284F" w:rsidP="00143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l-GR"/>
              </w:rPr>
            </w:pPr>
            <w:r w:rsidRPr="0080504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l-GR"/>
              </w:rPr>
              <w:t>Περιγραφή του υπό προμήθεια είδους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80504A" w:rsidRDefault="0000284F" w:rsidP="00143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0504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Ποσότητα Προμήθειας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80504A" w:rsidRDefault="0000284F" w:rsidP="00143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0504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Τιμή μονάδας (Ευρώ)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284F" w:rsidRPr="0080504A" w:rsidRDefault="0000284F" w:rsidP="001434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0504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Συνολική δαπάνη (Ευρώ)</w:t>
            </w:r>
          </w:p>
        </w:tc>
      </w:tr>
      <w:tr w:rsidR="0000284F" w:rsidRPr="00AF4DE1" w:rsidTr="008E5BBA">
        <w:trPr>
          <w:trHeight w:val="13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84F" w:rsidRDefault="0000284F" w:rsidP="0014349E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84F" w:rsidRPr="00AF4DE1" w:rsidRDefault="0000284F" w:rsidP="001434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8E5BBA" w:rsidRDefault="008E5BBA" w:rsidP="0014349E">
            <w:pPr>
              <w:rPr>
                <w:rFonts w:ascii="Calibri" w:hAnsi="Calibri"/>
                <w:lang w:val="el-GR"/>
              </w:rPr>
            </w:pPr>
            <w:r>
              <w:rPr>
                <w:rFonts w:ascii="Calibri" w:hAnsi="Calibri"/>
                <w:lang w:val="el-GR"/>
              </w:rPr>
              <w:t>Πετρελαιοκίνητο περονοφόρο μηχάνημα (</w:t>
            </w:r>
            <w:r>
              <w:rPr>
                <w:rFonts w:ascii="Calibri" w:hAnsi="Calibri"/>
                <w:lang w:val="en-US"/>
              </w:rPr>
              <w:t>Forklift</w:t>
            </w:r>
            <w:r w:rsidRPr="008E5BBA">
              <w:rPr>
                <w:rFonts w:ascii="Calibri" w:hAnsi="Calibri"/>
                <w:lang w:val="el-GR"/>
              </w:rPr>
              <w:t xml:space="preserve"> </w:t>
            </w:r>
            <w:r>
              <w:rPr>
                <w:rFonts w:ascii="Calibri" w:hAnsi="Calibri"/>
                <w:lang w:val="en-US"/>
              </w:rPr>
              <w:t>truck</w:t>
            </w:r>
            <w:r w:rsidRPr="008E5BBA">
              <w:rPr>
                <w:rFonts w:ascii="Calibri" w:hAnsi="Calibri"/>
                <w:lang w:val="el-GR"/>
              </w:rPr>
              <w:t xml:space="preserve">), </w:t>
            </w:r>
            <w:r>
              <w:rPr>
                <w:rFonts w:ascii="Calibri" w:hAnsi="Calibri"/>
                <w:lang w:val="el-GR"/>
              </w:rPr>
              <w:t>ονομαστικής ανυψωτικής ικανότητας</w:t>
            </w:r>
            <w:r w:rsidRPr="008E5BBA">
              <w:rPr>
                <w:rFonts w:ascii="Calibri" w:hAnsi="Calibri"/>
                <w:lang w:val="el-GR"/>
              </w:rPr>
              <w:sym w:font="Symbol" w:char="F0B3"/>
            </w:r>
            <w:r w:rsidRPr="008E5BBA">
              <w:rPr>
                <w:rFonts w:ascii="Calibri" w:hAnsi="Calibri"/>
                <w:lang w:val="el-GR"/>
              </w:rPr>
              <w:t>2,5</w:t>
            </w:r>
            <w:r>
              <w:rPr>
                <w:rFonts w:ascii="Calibri" w:hAnsi="Calibri"/>
                <w:lang w:val="el-GR"/>
              </w:rPr>
              <w:t xml:space="preserve"> </w:t>
            </w:r>
            <w:r>
              <w:rPr>
                <w:rFonts w:ascii="Calibri" w:hAnsi="Calibri"/>
                <w:lang w:val="en-US"/>
              </w:rPr>
              <w:t>tn</w:t>
            </w:r>
            <w:r w:rsidRPr="008E5BBA">
              <w:rPr>
                <w:rFonts w:ascii="Calibri" w:hAnsi="Calibri"/>
                <w:lang w:val="el-GR"/>
              </w:rPr>
              <w:t xml:space="preserve"> με τριβάθμιο ιστό (TRIPLEX) και με μηχανισμό πλάγιας μετατόπισης (SIDESHIFT)</w:t>
            </w:r>
            <w:r>
              <w:rPr>
                <w:rFonts w:ascii="Calibri" w:hAnsi="Calibri"/>
                <w:lang w:val="el-GR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84F" w:rsidRPr="008E5BBA" w:rsidRDefault="008E5BBA" w:rsidP="0014349E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8E5BBA" w:rsidRDefault="008E5BBA" w:rsidP="0014349E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25.000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284F" w:rsidRPr="008E5BBA" w:rsidRDefault="008E5BBA" w:rsidP="0014349E">
            <w:pPr>
              <w:jc w:val="right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450.000</w:t>
            </w:r>
          </w:p>
        </w:tc>
      </w:tr>
      <w:tr w:rsidR="0000284F" w:rsidRPr="00AF4DE1" w:rsidTr="00DA76C5">
        <w:trPr>
          <w:trHeight w:val="6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84F" w:rsidRDefault="0000284F" w:rsidP="0014349E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84F" w:rsidRPr="00AF4DE1" w:rsidRDefault="0000284F" w:rsidP="001434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A11AD8" w:rsidRDefault="0000284F" w:rsidP="0005402C">
            <w:pPr>
              <w:rPr>
                <w:rFonts w:ascii="Calibri" w:hAnsi="Calibri"/>
                <w:lang w:val="el-G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0284F" w:rsidRPr="00C26063" w:rsidRDefault="0000284F" w:rsidP="0014349E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84F" w:rsidRPr="000E307E" w:rsidRDefault="0000284F" w:rsidP="0014349E">
            <w:pPr>
              <w:jc w:val="center"/>
              <w:rPr>
                <w:rFonts w:ascii="Calibri" w:hAnsi="Calibri"/>
                <w:lang w:val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00284F" w:rsidRPr="000E307E" w:rsidRDefault="0000284F" w:rsidP="0014349E">
            <w:pPr>
              <w:jc w:val="right"/>
              <w:rPr>
                <w:rFonts w:ascii="Calibri" w:hAnsi="Calibri"/>
                <w:lang w:val="el-GR"/>
              </w:rPr>
            </w:pPr>
          </w:p>
        </w:tc>
      </w:tr>
      <w:tr w:rsidR="0000284F" w:rsidRPr="00AF4DE1" w:rsidTr="00DA76C5">
        <w:trPr>
          <w:trHeight w:val="6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84F" w:rsidRDefault="0000284F" w:rsidP="0014349E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84F" w:rsidRPr="00AF4DE1" w:rsidRDefault="0000284F" w:rsidP="001434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84F" w:rsidRPr="00A11AD8" w:rsidRDefault="0000284F" w:rsidP="008074EA">
            <w:pPr>
              <w:rPr>
                <w:rFonts w:ascii="Calibri" w:hAnsi="Calibri"/>
                <w:lang w:val="el-G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0284F" w:rsidRPr="00820A06" w:rsidRDefault="0000284F" w:rsidP="0014349E">
            <w:pPr>
              <w:jc w:val="center"/>
              <w:rPr>
                <w:rFonts w:ascii="Calibri" w:hAnsi="Calibri"/>
                <w:lang w:val="el-G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0284F" w:rsidRPr="000E307E" w:rsidRDefault="0000284F" w:rsidP="0014349E">
            <w:pPr>
              <w:jc w:val="center"/>
              <w:rPr>
                <w:rFonts w:ascii="Calibri" w:hAnsi="Calibri"/>
                <w:lang w:val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00284F" w:rsidRPr="000E307E" w:rsidRDefault="0000284F" w:rsidP="0014349E">
            <w:pPr>
              <w:jc w:val="right"/>
              <w:rPr>
                <w:rFonts w:ascii="Calibri" w:hAnsi="Calibri"/>
                <w:lang w:val="el-GR"/>
              </w:rPr>
            </w:pPr>
          </w:p>
        </w:tc>
      </w:tr>
      <w:tr w:rsidR="000E307E" w:rsidRPr="00AF4DE1" w:rsidTr="000E307E">
        <w:trPr>
          <w:trHeight w:val="440"/>
        </w:trPr>
        <w:tc>
          <w:tcPr>
            <w:tcW w:w="1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07E" w:rsidRPr="003D6830" w:rsidRDefault="000E307E" w:rsidP="0014349E">
            <w:pPr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07E" w:rsidRPr="00AF4DE1" w:rsidRDefault="000E307E" w:rsidP="00DA76C5">
            <w:pPr>
              <w:jc w:val="right"/>
              <w:rPr>
                <w:rFonts w:ascii="Calibri" w:hAnsi="Calibri"/>
                <w:b/>
                <w:bCs/>
              </w:rPr>
            </w:pPr>
            <w:r w:rsidRPr="00A11AD8">
              <w:rPr>
                <w:rFonts w:ascii="Calibri" w:hAnsi="Calibri"/>
                <w:b/>
                <w:bCs/>
                <w:lang w:val="el-GR"/>
              </w:rPr>
              <w:t xml:space="preserve">  </w:t>
            </w:r>
            <w:r w:rsidRPr="00AF4DE1">
              <w:rPr>
                <w:rFonts w:ascii="Calibri" w:hAnsi="Calibri"/>
                <w:b/>
                <w:bCs/>
              </w:rPr>
              <w:t>ΣΥΝΟΛΟ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7E" w:rsidRPr="00AF4DE1" w:rsidRDefault="000E307E" w:rsidP="00DA76C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F4DE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  <w:p w:rsidR="000E307E" w:rsidRPr="00AF4DE1" w:rsidRDefault="000E307E" w:rsidP="00DA76C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F4DE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  <w:p w:rsidR="000E307E" w:rsidRPr="00787134" w:rsidRDefault="000E307E" w:rsidP="00DA76C5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  <w:r w:rsidRPr="00AF4DE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  <w:p w:rsidR="000E307E" w:rsidRPr="00AF4DE1" w:rsidRDefault="000E307E" w:rsidP="00DA76C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AF4DE1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7E" w:rsidRPr="00787134" w:rsidRDefault="008E5BBA" w:rsidP="00DA76C5">
            <w:pPr>
              <w:ind w:left="-392" w:firstLine="392"/>
              <w:jc w:val="right"/>
              <w:rPr>
                <w:rFonts w:ascii="Calibri" w:hAnsi="Calibri"/>
                <w:b/>
                <w:bCs/>
                <w:color w:val="000000"/>
                <w:lang w:val="el-GR"/>
              </w:rPr>
            </w:pPr>
            <w:r>
              <w:rPr>
                <w:rFonts w:ascii="Calibri" w:hAnsi="Calibri"/>
                <w:b/>
                <w:bCs/>
                <w:color w:val="000000"/>
                <w:lang w:val="en-US"/>
              </w:rPr>
              <w:t>450</w:t>
            </w:r>
            <w:r w:rsidR="000E307E">
              <w:rPr>
                <w:rFonts w:ascii="Calibri" w:hAnsi="Calibri"/>
                <w:b/>
                <w:bCs/>
                <w:color w:val="000000"/>
                <w:lang w:val="el-GR"/>
              </w:rPr>
              <w:t>.000,00</w:t>
            </w:r>
          </w:p>
        </w:tc>
      </w:tr>
      <w:tr w:rsidR="000E307E" w:rsidRPr="008E5BBA" w:rsidTr="000E307E">
        <w:trPr>
          <w:trHeight w:val="315"/>
        </w:trPr>
        <w:tc>
          <w:tcPr>
            <w:tcW w:w="18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07E" w:rsidRPr="00AF4DE1" w:rsidRDefault="000E307E" w:rsidP="0014349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07E" w:rsidRPr="00AF4DE1" w:rsidRDefault="000E307E" w:rsidP="00DA76C5">
            <w:pPr>
              <w:jc w:val="right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ΦΠΑ 23</w:t>
            </w:r>
            <w:r w:rsidRPr="00AF4DE1">
              <w:rPr>
                <w:rFonts w:ascii="Calibri" w:hAnsi="Calibri"/>
                <w:b/>
                <w:bCs/>
              </w:rPr>
              <w:t>%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7E" w:rsidRPr="00AF4DE1" w:rsidRDefault="000E307E" w:rsidP="00DA76C5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7E" w:rsidRPr="00787134" w:rsidRDefault="008E5BBA" w:rsidP="00DA76C5">
            <w:pPr>
              <w:ind w:left="-392" w:firstLine="392"/>
              <w:jc w:val="right"/>
              <w:rPr>
                <w:rFonts w:ascii="Calibri" w:hAnsi="Calibri"/>
                <w:b/>
                <w:bCs/>
                <w:color w:val="000000"/>
                <w:lang w:val="el-GR"/>
              </w:rPr>
            </w:pPr>
            <w:r w:rsidRPr="008E5BBA">
              <w:rPr>
                <w:rFonts w:ascii="Calibri" w:hAnsi="Calibri"/>
                <w:b/>
                <w:bCs/>
                <w:color w:val="000000"/>
                <w:lang w:val="el-GR"/>
              </w:rPr>
              <w:t>103.</w:t>
            </w:r>
            <w:r>
              <w:rPr>
                <w:rFonts w:ascii="Calibri" w:hAnsi="Calibri"/>
                <w:b/>
                <w:bCs/>
                <w:color w:val="000000"/>
                <w:lang w:val="en-US"/>
              </w:rPr>
              <w:t>500</w:t>
            </w:r>
            <w:r w:rsidR="000E307E" w:rsidRPr="00787134">
              <w:rPr>
                <w:rFonts w:ascii="Calibri" w:hAnsi="Calibri"/>
                <w:b/>
                <w:bCs/>
                <w:color w:val="000000"/>
                <w:lang w:val="el-GR"/>
              </w:rPr>
              <w:t>,</w:t>
            </w:r>
            <w:r w:rsidR="000E307E">
              <w:rPr>
                <w:rFonts w:ascii="Calibri" w:hAnsi="Calibri"/>
                <w:b/>
                <w:bCs/>
                <w:color w:val="000000"/>
                <w:lang w:val="el-GR"/>
              </w:rPr>
              <w:t>0</w:t>
            </w:r>
            <w:r w:rsidR="000E307E" w:rsidRPr="00787134">
              <w:rPr>
                <w:rFonts w:ascii="Calibri" w:hAnsi="Calibri"/>
                <w:b/>
                <w:bCs/>
                <w:color w:val="000000"/>
                <w:lang w:val="el-GR"/>
              </w:rPr>
              <w:t>0</w:t>
            </w:r>
          </w:p>
        </w:tc>
      </w:tr>
      <w:tr w:rsidR="000E307E" w:rsidRPr="008E5BBA" w:rsidTr="000E307E">
        <w:trPr>
          <w:trHeight w:val="330"/>
        </w:trPr>
        <w:tc>
          <w:tcPr>
            <w:tcW w:w="18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07E" w:rsidRPr="00787134" w:rsidRDefault="000E307E" w:rsidP="0014349E">
            <w:pPr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07E" w:rsidRPr="00787134" w:rsidRDefault="000E307E" w:rsidP="00DA76C5">
            <w:pPr>
              <w:jc w:val="right"/>
              <w:rPr>
                <w:rFonts w:ascii="Calibri" w:hAnsi="Calibri"/>
                <w:b/>
                <w:bCs/>
                <w:lang w:val="el-GR"/>
              </w:rPr>
            </w:pPr>
            <w:r w:rsidRPr="00787134">
              <w:rPr>
                <w:rFonts w:ascii="Calibri" w:hAnsi="Calibri"/>
                <w:b/>
                <w:bCs/>
                <w:lang w:val="el-GR"/>
              </w:rPr>
              <w:t>ΓΕΝΙΚΟ ΣΥΝΟΛΟ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7E" w:rsidRPr="00787134" w:rsidRDefault="000E307E" w:rsidP="00DA76C5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07E" w:rsidRPr="00787134" w:rsidRDefault="008E5BBA" w:rsidP="00DA76C5">
            <w:pPr>
              <w:ind w:left="-392" w:firstLine="392"/>
              <w:jc w:val="right"/>
              <w:rPr>
                <w:rFonts w:ascii="Calibri" w:hAnsi="Calibri"/>
                <w:b/>
                <w:bCs/>
                <w:color w:val="000000"/>
                <w:lang w:val="el-GR"/>
              </w:rPr>
            </w:pPr>
            <w:r w:rsidRPr="008E5BBA">
              <w:rPr>
                <w:rFonts w:ascii="Calibri" w:hAnsi="Calibri"/>
                <w:b/>
                <w:bCs/>
                <w:color w:val="000000"/>
                <w:lang w:val="el-GR"/>
              </w:rPr>
              <w:t>553.500</w:t>
            </w:r>
            <w:r w:rsidR="000E307E" w:rsidRPr="00787134">
              <w:rPr>
                <w:rFonts w:ascii="Calibri" w:hAnsi="Calibri"/>
                <w:b/>
                <w:bCs/>
                <w:color w:val="000000"/>
                <w:lang w:val="el-GR"/>
              </w:rPr>
              <w:t>,</w:t>
            </w:r>
            <w:r w:rsidR="000E307E">
              <w:rPr>
                <w:rFonts w:ascii="Calibri" w:hAnsi="Calibri"/>
                <w:b/>
                <w:bCs/>
                <w:color w:val="000000"/>
                <w:lang w:val="el-GR"/>
              </w:rPr>
              <w:t>0</w:t>
            </w:r>
            <w:r w:rsidR="000E307E" w:rsidRPr="00787134">
              <w:rPr>
                <w:rFonts w:ascii="Calibri" w:hAnsi="Calibri"/>
                <w:b/>
                <w:bCs/>
                <w:color w:val="000000"/>
                <w:lang w:val="el-GR"/>
              </w:rPr>
              <w:t>0</w:t>
            </w:r>
          </w:p>
        </w:tc>
      </w:tr>
    </w:tbl>
    <w:p w:rsidR="003803BB" w:rsidRPr="00787134" w:rsidRDefault="003803BB" w:rsidP="00CD0336">
      <w:pPr>
        <w:tabs>
          <w:tab w:val="left" w:pos="7655"/>
        </w:tabs>
        <w:rPr>
          <w:rFonts w:ascii="Arial" w:hAnsi="Arial" w:cs="Arial"/>
          <w:sz w:val="22"/>
          <w:lang w:val="el-GR"/>
        </w:rPr>
      </w:pPr>
    </w:p>
    <w:p w:rsidR="00B37E93" w:rsidRDefault="00B37E93" w:rsidP="006B23CA">
      <w:pPr>
        <w:jc w:val="both"/>
        <w:rPr>
          <w:rFonts w:ascii="Arial" w:hAnsi="Arial" w:cs="Arial"/>
          <w:sz w:val="22"/>
          <w:szCs w:val="22"/>
          <w:lang w:val="el-GR"/>
        </w:rPr>
      </w:pPr>
    </w:p>
    <w:p w:rsidR="00E44405" w:rsidRPr="00E44405" w:rsidRDefault="003803BB" w:rsidP="00E44405">
      <w:pPr>
        <w:ind w:left="2880" w:firstLine="720"/>
        <w:jc w:val="both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 xml:space="preserve">Πειραιάς  </w:t>
      </w:r>
      <w:r w:rsidR="008E5BBA" w:rsidRPr="008E5BBA">
        <w:rPr>
          <w:rFonts w:ascii="Arial" w:hAnsi="Arial" w:cs="Arial"/>
          <w:sz w:val="22"/>
          <w:szCs w:val="22"/>
          <w:lang w:val="el-GR"/>
        </w:rPr>
        <w:t>14</w:t>
      </w:r>
      <w:r>
        <w:rPr>
          <w:rFonts w:ascii="Arial" w:hAnsi="Arial" w:cs="Arial"/>
          <w:sz w:val="22"/>
          <w:szCs w:val="22"/>
          <w:lang w:val="el-GR"/>
        </w:rPr>
        <w:t xml:space="preserve"> – </w:t>
      </w:r>
      <w:r w:rsidRPr="003803BB">
        <w:rPr>
          <w:rFonts w:ascii="Arial" w:hAnsi="Arial" w:cs="Arial"/>
          <w:sz w:val="22"/>
          <w:szCs w:val="22"/>
          <w:lang w:val="el-GR"/>
        </w:rPr>
        <w:t>02</w:t>
      </w:r>
      <w:r>
        <w:rPr>
          <w:rFonts w:ascii="Arial" w:hAnsi="Arial" w:cs="Arial"/>
          <w:sz w:val="22"/>
          <w:szCs w:val="22"/>
          <w:lang w:val="el-GR"/>
        </w:rPr>
        <w:t xml:space="preserve"> – 201</w:t>
      </w:r>
      <w:r w:rsidR="00372168" w:rsidRPr="00372168">
        <w:rPr>
          <w:rFonts w:ascii="Arial" w:hAnsi="Arial" w:cs="Arial"/>
          <w:sz w:val="22"/>
          <w:szCs w:val="22"/>
          <w:lang w:val="el-GR"/>
        </w:rPr>
        <w:t>2</w:t>
      </w:r>
      <w:r w:rsidR="00E44405" w:rsidRPr="00E44405">
        <w:rPr>
          <w:rFonts w:ascii="Arial" w:hAnsi="Arial" w:cs="Arial"/>
          <w:sz w:val="22"/>
          <w:szCs w:val="22"/>
          <w:lang w:val="el-GR"/>
        </w:rPr>
        <w:tab/>
      </w:r>
      <w:r w:rsidR="00E44405" w:rsidRPr="00E44405">
        <w:rPr>
          <w:rFonts w:ascii="Arial" w:hAnsi="Arial" w:cs="Arial"/>
          <w:sz w:val="22"/>
          <w:szCs w:val="22"/>
          <w:lang w:val="el-GR"/>
        </w:rPr>
        <w:tab/>
      </w:r>
      <w:r w:rsidR="00E44405" w:rsidRPr="00E44405">
        <w:rPr>
          <w:rFonts w:ascii="Arial" w:hAnsi="Arial" w:cs="Arial"/>
          <w:sz w:val="22"/>
          <w:szCs w:val="22"/>
          <w:lang w:val="el-GR"/>
        </w:rPr>
        <w:tab/>
        <w:t>Ε Θ Ε Ω Ρ Η Θ Η</w:t>
      </w: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B37E93" w:rsidRPr="00E44405" w:rsidRDefault="00077E89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  <w:r>
        <w:rPr>
          <w:rFonts w:ascii="Arial" w:hAnsi="Arial" w:cs="Arial"/>
          <w:noProof/>
          <w:sz w:val="22"/>
          <w:lang w:val="el-GR"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356.05pt;margin-top:10.3pt;width:165.4pt;height:97.65pt;z-index:251660288;mso-width-relative:margin;mso-height-relative:margin" strokecolor="white">
            <v:textbox style="mso-next-textbox:#_x0000_s1054">
              <w:txbxContent>
                <w:p w:rsidR="00E44405" w:rsidRPr="00752400" w:rsidRDefault="00E44405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752400">
                    <w:rPr>
                      <w:rFonts w:ascii="Tahoma" w:hAnsi="Tahoma" w:cs="Tahoma"/>
                      <w:sz w:val="22"/>
                      <w:szCs w:val="22"/>
                    </w:rPr>
                    <w:t>Ο Διευθυντής Προμηθειών</w:t>
                  </w:r>
                </w:p>
                <w:p w:rsidR="00E44405" w:rsidRPr="00752400" w:rsidRDefault="00E44405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:rsidR="00E44405" w:rsidRPr="00752400" w:rsidRDefault="00E44405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:rsidR="00E44405" w:rsidRDefault="00E44405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</w:p>
                <w:p w:rsidR="00B37E93" w:rsidRPr="00B37E93" w:rsidRDefault="00B37E93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</w:p>
                <w:p w:rsidR="00E44405" w:rsidRPr="00752400" w:rsidRDefault="00E44405" w:rsidP="00E44405">
                  <w:pPr>
                    <w:jc w:val="center"/>
                  </w:pPr>
                  <w:r w:rsidRPr="00752400">
                    <w:rPr>
                      <w:rFonts w:ascii="Tahoma" w:hAnsi="Tahoma" w:cs="Tahoma"/>
                      <w:sz w:val="22"/>
                      <w:szCs w:val="22"/>
                    </w:rPr>
                    <w:t>ΓΑΒΡΙΗΛ ΚΑΡΑΚΟΣ</w:t>
                  </w:r>
                </w:p>
              </w:txbxContent>
            </v:textbox>
          </v:shape>
        </w:pict>
      </w:r>
      <w:r w:rsidRPr="00077E89">
        <w:rPr>
          <w:rFonts w:ascii="Arial" w:hAnsi="Arial" w:cs="Arial"/>
          <w:b/>
          <w:bCs/>
          <w:noProof/>
          <w:color w:val="000000"/>
          <w:sz w:val="22"/>
          <w:szCs w:val="22"/>
          <w:lang w:val="el-GR" w:eastAsia="el-GR"/>
        </w:rPr>
        <w:pict>
          <v:shape id="_x0000_s1053" type="#_x0000_t202" style="position:absolute;left:0;text-align:left;margin-left:155.85pt;margin-top:10.3pt;width:155.65pt;height:93.15pt;z-index:251659264;mso-width-relative:margin;mso-height-relative:margin" strokecolor="white">
            <v:textbox style="mso-next-textbox:#_x0000_s1053">
              <w:txbxContent>
                <w:p w:rsidR="00E44405" w:rsidRPr="004B23EF" w:rsidRDefault="00E44405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  <w:r w:rsidRPr="004B23EF"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  <w:t>Ο Τμηματάρχης</w:t>
                  </w:r>
                </w:p>
                <w:p w:rsidR="00E44405" w:rsidRPr="004B23EF" w:rsidRDefault="00E44405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  <w:r w:rsidRPr="004B23EF"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  <w:t>Η/Μ Εξοπλισμού</w:t>
                  </w:r>
                </w:p>
                <w:p w:rsidR="00E44405" w:rsidRPr="004B23EF" w:rsidRDefault="00E44405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</w:p>
                <w:p w:rsidR="00E44405" w:rsidRDefault="00E44405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</w:p>
                <w:p w:rsidR="00B37E93" w:rsidRPr="004B23EF" w:rsidRDefault="00B37E93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</w:pPr>
                </w:p>
                <w:p w:rsidR="00E44405" w:rsidRPr="004B23EF" w:rsidRDefault="00E44405" w:rsidP="00E44405">
                  <w:pPr>
                    <w:jc w:val="center"/>
                    <w:rPr>
                      <w:lang w:val="el-GR"/>
                    </w:rPr>
                  </w:pPr>
                  <w:r w:rsidRPr="004B23EF"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  <w:t>ΙΩΑΝΝΗΣ ΜΕΛΙΣΤΑΣ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2"/>
          <w:lang w:val="el-GR" w:eastAsia="el-GR"/>
        </w:rPr>
        <w:pict>
          <v:shape id="_x0000_s1052" type="#_x0000_t202" style="position:absolute;left:0;text-align:left;margin-left:-6.65pt;margin-top:10.3pt;width:155.65pt;height:87.1pt;z-index:251658240;mso-width-relative:margin;mso-height-relative:margin" strokecolor="white">
            <v:textbox style="mso-next-textbox:#_x0000_s1052">
              <w:txbxContent>
                <w:p w:rsidR="00E44405" w:rsidRPr="00753504" w:rsidRDefault="00F00393" w:rsidP="00F00393">
                  <w:pPr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  <w:t xml:space="preserve">          </w:t>
                  </w:r>
                  <w:r w:rsidR="00E44405">
                    <w:rPr>
                      <w:rFonts w:ascii="Tahoma" w:hAnsi="Tahoma" w:cs="Tahoma"/>
                      <w:sz w:val="22"/>
                      <w:szCs w:val="22"/>
                    </w:rPr>
                    <w:t>Ο Συντάκτης</w:t>
                  </w:r>
                </w:p>
                <w:p w:rsidR="00E44405" w:rsidRPr="00D50E3F" w:rsidRDefault="00E44405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:rsidR="00E44405" w:rsidRPr="00D50E3F" w:rsidRDefault="00E44405" w:rsidP="00E44405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  <w:p w:rsidR="00E44405" w:rsidRDefault="00E44405" w:rsidP="008E5BBA">
                  <w:pPr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</w:p>
                <w:p w:rsidR="008E5BBA" w:rsidRDefault="008E5BBA" w:rsidP="008E5BBA">
                  <w:pPr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</w:pPr>
                </w:p>
                <w:p w:rsidR="008E5BBA" w:rsidRPr="008E5BBA" w:rsidRDefault="008E5BBA" w:rsidP="008E5BBA">
                  <w:pPr>
                    <w:rPr>
                      <w:lang w:val="el-GR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  <w:lang w:val="el-GR"/>
                    </w:rPr>
                    <w:t xml:space="preserve">   ΚΑΛΛΙΟΠΗ ΣΗΦΑΚΑΚΗ</w:t>
                  </w:r>
                </w:p>
              </w:txbxContent>
            </v:textbox>
          </v:shape>
        </w:pict>
      </w: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5D11BA" w:rsidRDefault="005D11BA" w:rsidP="00E076CB">
      <w:pPr>
        <w:tabs>
          <w:tab w:val="left" w:pos="7655"/>
        </w:tabs>
        <w:ind w:left="-180"/>
        <w:rPr>
          <w:rFonts w:ascii="Arial" w:hAnsi="Arial" w:cs="Arial"/>
          <w:sz w:val="22"/>
          <w:lang w:val="el-GR"/>
        </w:rPr>
      </w:pPr>
    </w:p>
    <w:p w:rsidR="003803BB" w:rsidRPr="00787134" w:rsidRDefault="003803BB">
      <w:pPr>
        <w:rPr>
          <w:rFonts w:ascii="Verdana" w:hAnsi="Verdana"/>
          <w:sz w:val="22"/>
          <w:szCs w:val="22"/>
          <w:lang w:val="el-GR"/>
        </w:rPr>
      </w:pPr>
    </w:p>
    <w:p w:rsidR="003803BB" w:rsidRPr="00787134" w:rsidRDefault="003803BB" w:rsidP="00E44405">
      <w:pPr>
        <w:ind w:left="567"/>
        <w:jc w:val="right"/>
        <w:rPr>
          <w:rFonts w:ascii="Verdana" w:hAnsi="Verdana"/>
          <w:sz w:val="22"/>
          <w:szCs w:val="22"/>
          <w:lang w:val="el-GR"/>
        </w:rPr>
      </w:pPr>
    </w:p>
    <w:p w:rsidR="003803BB" w:rsidRPr="00787134" w:rsidRDefault="003803BB" w:rsidP="00E44405">
      <w:pPr>
        <w:ind w:left="567"/>
        <w:jc w:val="right"/>
        <w:rPr>
          <w:rFonts w:ascii="Verdana" w:hAnsi="Verdana"/>
          <w:sz w:val="22"/>
          <w:szCs w:val="22"/>
          <w:lang w:val="el-GR"/>
        </w:rPr>
      </w:pPr>
    </w:p>
    <w:p w:rsidR="000E307E" w:rsidRPr="003C6B54" w:rsidRDefault="000E307E" w:rsidP="00E44405">
      <w:pPr>
        <w:ind w:left="567"/>
        <w:jc w:val="right"/>
        <w:rPr>
          <w:rFonts w:ascii="Verdana" w:hAnsi="Verdana"/>
          <w:sz w:val="22"/>
          <w:szCs w:val="22"/>
          <w:lang w:val="el-GR"/>
        </w:rPr>
      </w:pPr>
    </w:p>
    <w:p w:rsidR="005D11BA" w:rsidRPr="0039672E" w:rsidRDefault="005D11BA" w:rsidP="00F0624B">
      <w:pPr>
        <w:rPr>
          <w:rFonts w:ascii="Verdana" w:hAnsi="Verdana"/>
          <w:sz w:val="22"/>
          <w:szCs w:val="22"/>
          <w:lang w:val="el-GR"/>
        </w:rPr>
      </w:pPr>
    </w:p>
    <w:sectPr w:rsidR="005D11BA" w:rsidRPr="0039672E" w:rsidSect="00FA4D8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991" w:bottom="1618" w:left="900" w:header="1079" w:footer="164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348" w:rsidRDefault="00735348">
      <w:r>
        <w:separator/>
      </w:r>
    </w:p>
  </w:endnote>
  <w:endnote w:type="continuationSeparator" w:id="0">
    <w:p w:rsidR="00735348" w:rsidRDefault="00735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51016"/>
      <w:docPartObj>
        <w:docPartGallery w:val="Page Numbers (Bottom of Page)"/>
        <w:docPartUnique/>
      </w:docPartObj>
    </w:sdtPr>
    <w:sdtContent>
      <w:p w:rsidR="00D131C6" w:rsidRDefault="00077E89">
        <w:pPr>
          <w:pStyle w:val="a4"/>
          <w:jc w:val="center"/>
        </w:pPr>
        <w:fldSimple w:instr=" PAGE   \* MERGEFORMAT ">
          <w:r w:rsidR="00F0624B">
            <w:rPr>
              <w:noProof/>
            </w:rPr>
            <w:t>2</w:t>
          </w:r>
        </w:fldSimple>
      </w:p>
    </w:sdtContent>
  </w:sdt>
  <w:p w:rsidR="00D131C6" w:rsidRDefault="00D131C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8A3" w:rsidRDefault="00077E89">
    <w:pPr>
      <w:pStyle w:val="a4"/>
    </w:pPr>
    <w:r>
      <w:rPr>
        <w:noProof/>
        <w:lang w:val="el-GR" w:eastAsia="el-GR"/>
      </w:rPr>
      <w:pict>
        <v:rect id="_x0000_s2069" style="position:absolute;margin-left:17.1pt;margin-top:36.95pt;width:464.55pt;height:30pt;z-index:251659776" filled="f" stroked="f">
          <o:lock v:ext="edit" aspectratio="t"/>
          <v:textbox>
            <w:txbxContent>
              <w:p w:rsidR="00FA4D8A" w:rsidRPr="0080504A" w:rsidRDefault="00F26342" w:rsidP="00F26342">
                <w:pPr>
                  <w:jc w:val="center"/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l-GR"/>
                  </w:rPr>
                </w:pPr>
                <w:r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l-GR"/>
                  </w:rPr>
                  <w:t>Ακτή Μιαούλη 10, 18</w:t>
                </w:r>
                <w:r w:rsidR="008E5BBA"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l-GR"/>
                  </w:rPr>
                  <w:t>5 38 Πειραιάς, Τηλ.: 210 455015</w:t>
                </w:r>
                <w:r w:rsidR="008E5BBA" w:rsidRPr="008E5BBA"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l-GR"/>
                  </w:rPr>
                  <w:t>4</w:t>
                </w:r>
                <w:r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l-GR"/>
                  </w:rPr>
                  <w:t xml:space="preserve">, </w:t>
                </w:r>
                <w:r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n-US"/>
                  </w:rPr>
                  <w:t>Fax</w:t>
                </w:r>
                <w:r w:rsidR="0080504A"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l-GR"/>
                  </w:rPr>
                  <w:t>: 210 4550187</w:t>
                </w:r>
              </w:p>
              <w:p w:rsidR="00F26342" w:rsidRPr="00F26342" w:rsidRDefault="0080504A" w:rsidP="00F26342">
                <w:pPr>
                  <w:jc w:val="center"/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pt-BR"/>
                  </w:rPr>
                </w:pPr>
                <w:r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pt-BR"/>
                  </w:rPr>
                  <w:t>E-mail:</w:t>
                </w:r>
                <w:r w:rsidRPr="0080504A"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n-US"/>
                  </w:rPr>
                  <w:t xml:space="preserve"> </w:t>
                </w:r>
                <w:r w:rsidR="008E5BBA"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en-US"/>
                  </w:rPr>
                  <w:t>sifakakik</w:t>
                </w:r>
                <w:r w:rsidR="00F26342" w:rsidRPr="00F26342">
                  <w:rPr>
                    <w:rFonts w:ascii="Arial" w:hAnsi="Arial" w:cs="Arial"/>
                    <w:b/>
                    <w:color w:val="435CA8"/>
                    <w:sz w:val="18"/>
                    <w:szCs w:val="18"/>
                    <w:lang w:val="pt-BR"/>
                  </w:rPr>
                  <w:t>@olp.gr, website: www.olp.gr</w:t>
                </w:r>
              </w:p>
            </w:txbxContent>
          </v:textbox>
        </v:rect>
      </w:pict>
    </w:r>
    <w:r w:rsidR="00DE4AE3">
      <w:rPr>
        <w:noProof/>
        <w:lang w:val="el-GR" w:eastAsia="el-GR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-457200</wp:posOffset>
          </wp:positionH>
          <wp:positionV relativeFrom="paragraph">
            <wp:posOffset>88265</wp:posOffset>
          </wp:positionV>
          <wp:extent cx="7219950" cy="723900"/>
          <wp:effectExtent l="19050" t="0" r="0" b="0"/>
          <wp:wrapSquare wrapText="bothSides"/>
          <wp:docPr id="20" name="Εικόνα 20" descr="gramm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gramm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99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348" w:rsidRDefault="00735348">
      <w:r>
        <w:separator/>
      </w:r>
    </w:p>
  </w:footnote>
  <w:footnote w:type="continuationSeparator" w:id="0">
    <w:p w:rsidR="00735348" w:rsidRDefault="007353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F9E" w:rsidRDefault="00077E89">
    <w:pPr>
      <w:pStyle w:val="a3"/>
    </w:pPr>
    <w:r>
      <w:rPr>
        <w:noProof/>
        <w:lang w:val="el-GR" w:eastAsia="el-GR"/>
      </w:rPr>
      <w:pict>
        <v:rect id="_x0000_s2071" style="position:absolute;margin-left:336pt;margin-top:72.7pt;width:166.5pt;height:17.2pt;z-index:251663872" filled="f" stroked="f">
          <o:lock v:ext="edit" aspectratio="t"/>
          <v:textbox>
            <w:txbxContent>
              <w:p w:rsidR="00D75F9E" w:rsidRPr="007976DB" w:rsidRDefault="00D75F9E" w:rsidP="00D75F9E">
                <w:pP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  <w:t>ΤΜΗΜΑ Η/Μ ΕΞΟΠΛΙΣΜΟΥ</w:t>
                </w:r>
              </w:p>
            </w:txbxContent>
          </v:textbox>
        </v:rect>
      </w:pict>
    </w:r>
    <w:r>
      <w:rPr>
        <w:noProof/>
        <w:lang w:val="el-GR" w:eastAsia="el-G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336pt;margin-top:47.15pt;width:180pt;height:18pt;z-index:251662848" filled="f" fillcolor="#435ca8" stroked="f" strokecolor="#435ca8">
          <o:lock v:ext="edit" aspectratio="t"/>
          <v:textbox style="mso-next-textbox:#_x0000_s2070">
            <w:txbxContent>
              <w:p w:rsidR="00D75F9E" w:rsidRPr="00AB0E48" w:rsidRDefault="00D75F9E" w:rsidP="00D75F9E">
                <w:pP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  <w:t>ΔΙΕΥΘΥΝΣΗ ΠΡΟΜΗΘΕΙΩΝ</w:t>
                </w:r>
              </w:p>
            </w:txbxContent>
          </v:textbox>
        </v:shape>
      </w:pict>
    </w:r>
    <w:r w:rsidR="00D75F9E" w:rsidRPr="00D75F9E">
      <w:rPr>
        <w:noProof/>
        <w:lang w:val="el-GR" w:eastAsia="el-GR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-152400</wp:posOffset>
          </wp:positionH>
          <wp:positionV relativeFrom="page">
            <wp:posOffset>609600</wp:posOffset>
          </wp:positionV>
          <wp:extent cx="7048500" cy="1152525"/>
          <wp:effectExtent l="19050" t="0" r="0" b="0"/>
          <wp:wrapSquare wrapText="bothSides"/>
          <wp:docPr id="1" name="Εικόνα 17" descr="ol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olp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234" w:rsidRPr="000F2234" w:rsidRDefault="00077E89" w:rsidP="00E076CB">
    <w:pPr>
      <w:pStyle w:val="a3"/>
      <w:ind w:left="-180"/>
    </w:pPr>
    <w:r>
      <w:rPr>
        <w:noProof/>
        <w:lang w:val="el-GR" w:eastAsia="el-GR"/>
      </w:rPr>
      <w:pict>
        <v:rect id="_x0000_s2067" style="position:absolute;left:0;text-align:left;margin-left:324pt;margin-top:60.7pt;width:166.5pt;height:17.2pt;z-index:251657728" filled="f" stroked="f">
          <o:lock v:ext="edit" aspectratio="t"/>
          <v:textbox>
            <w:txbxContent>
              <w:p w:rsidR="00A208A3" w:rsidRPr="007976DB" w:rsidRDefault="00B84E1D" w:rsidP="00A208A3">
                <w:pP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  <w:t>ΤΜΗΜΑ Η/Μ ΕΞΟΠΛΙΣΜΟΥ</w:t>
                </w:r>
              </w:p>
            </w:txbxContent>
          </v:textbox>
        </v:rect>
      </w:pict>
    </w:r>
    <w:r>
      <w:rPr>
        <w:noProof/>
        <w:lang w:val="el-GR" w:eastAsia="el-G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left:0;text-align:left;margin-left:324pt;margin-top:35.15pt;width:180pt;height:18pt;z-index:251656704" filled="f" fillcolor="#435ca8" stroked="f" strokecolor="#435ca8">
          <o:lock v:ext="edit" aspectratio="t"/>
          <v:textbox style="mso-next-textbox:#_x0000_s2066">
            <w:txbxContent>
              <w:p w:rsidR="00A208A3" w:rsidRPr="00AB0E48" w:rsidRDefault="00B84E1D" w:rsidP="00A208A3">
                <w:pP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</w:pPr>
                <w:r>
                  <w:rPr>
                    <w:rFonts w:ascii="Arial" w:hAnsi="Arial" w:cs="Arial"/>
                    <w:b/>
                    <w:i/>
                    <w:color w:val="435CA8"/>
                    <w:sz w:val="20"/>
                    <w:szCs w:val="20"/>
                    <w:lang w:val="el-GR"/>
                  </w:rPr>
                  <w:t>ΔΙΕΥΘΥΝΣΗ ΠΡΟΜΗΘΕΙΩΝ</w:t>
                </w:r>
              </w:p>
            </w:txbxContent>
          </v:textbox>
        </v:shape>
      </w:pict>
    </w:r>
    <w:r w:rsidR="00DE4AE3">
      <w:rPr>
        <w:noProof/>
        <w:lang w:val="el-GR" w:eastAsia="el-GR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-304800</wp:posOffset>
          </wp:positionH>
          <wp:positionV relativeFrom="page">
            <wp:posOffset>457200</wp:posOffset>
          </wp:positionV>
          <wp:extent cx="7048500" cy="1152525"/>
          <wp:effectExtent l="19050" t="0" r="0" b="0"/>
          <wp:wrapSquare wrapText="bothSides"/>
          <wp:docPr id="17" name="Εικόνα 17" descr="ol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olp"/>
                  <pic:cNvPicPr preferRelativeResize="0"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0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9D1137"/>
    <w:multiLevelType w:val="hybridMultilevel"/>
    <w:tmpl w:val="5FB04C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727C3"/>
    <w:multiLevelType w:val="hybridMultilevel"/>
    <w:tmpl w:val="AA806B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C168F"/>
    <w:multiLevelType w:val="hybridMultilevel"/>
    <w:tmpl w:val="232EFE56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7840F53"/>
    <w:multiLevelType w:val="hybridMultilevel"/>
    <w:tmpl w:val="2DCC66E0"/>
    <w:lvl w:ilvl="0" w:tplc="7C7C381A">
      <w:start w:val="1"/>
      <w:numFmt w:val="bullet"/>
      <w:lvlText w:val=""/>
      <w:lvlJc w:val="left"/>
      <w:pPr>
        <w:ind w:left="283" w:hanging="283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8C3C0C"/>
    <w:multiLevelType w:val="hybridMultilevel"/>
    <w:tmpl w:val="B996388E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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</w:rPr>
      </w:lvl>
    </w:lvlOverride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drawingGridHorizontalSpacing w:val="57"/>
  <w:drawingGridVerticalSpacing w:val="57"/>
  <w:noPunctuationKerning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84E1D"/>
    <w:rsid w:val="0000284F"/>
    <w:rsid w:val="00005F36"/>
    <w:rsid w:val="00034BE9"/>
    <w:rsid w:val="000379E4"/>
    <w:rsid w:val="000408E0"/>
    <w:rsid w:val="0004293B"/>
    <w:rsid w:val="0004295F"/>
    <w:rsid w:val="0005402C"/>
    <w:rsid w:val="000576FC"/>
    <w:rsid w:val="00061806"/>
    <w:rsid w:val="00077E89"/>
    <w:rsid w:val="0008362A"/>
    <w:rsid w:val="000A039A"/>
    <w:rsid w:val="000C6FFE"/>
    <w:rsid w:val="000D1BC6"/>
    <w:rsid w:val="000D5CD4"/>
    <w:rsid w:val="000E307E"/>
    <w:rsid w:val="000F1BC1"/>
    <w:rsid w:val="000F2234"/>
    <w:rsid w:val="000F515B"/>
    <w:rsid w:val="000F5DAB"/>
    <w:rsid w:val="00107522"/>
    <w:rsid w:val="00142C40"/>
    <w:rsid w:val="00155D67"/>
    <w:rsid w:val="00160CA2"/>
    <w:rsid w:val="00186C59"/>
    <w:rsid w:val="001A3BB4"/>
    <w:rsid w:val="001A7C3D"/>
    <w:rsid w:val="001B7F5C"/>
    <w:rsid w:val="00202018"/>
    <w:rsid w:val="002121FF"/>
    <w:rsid w:val="002170FC"/>
    <w:rsid w:val="002240B7"/>
    <w:rsid w:val="002272FA"/>
    <w:rsid w:val="00227F44"/>
    <w:rsid w:val="00251B9F"/>
    <w:rsid w:val="00267DA1"/>
    <w:rsid w:val="002813BC"/>
    <w:rsid w:val="00283C69"/>
    <w:rsid w:val="00283DD0"/>
    <w:rsid w:val="002A5F63"/>
    <w:rsid w:val="002B1068"/>
    <w:rsid w:val="002B1DB3"/>
    <w:rsid w:val="002B4BA4"/>
    <w:rsid w:val="002D2439"/>
    <w:rsid w:val="002D5912"/>
    <w:rsid w:val="002E0534"/>
    <w:rsid w:val="002F5AD0"/>
    <w:rsid w:val="00304DAA"/>
    <w:rsid w:val="00322D03"/>
    <w:rsid w:val="003356A0"/>
    <w:rsid w:val="00336A3B"/>
    <w:rsid w:val="00344428"/>
    <w:rsid w:val="00360B4E"/>
    <w:rsid w:val="00367B59"/>
    <w:rsid w:val="00372168"/>
    <w:rsid w:val="0037292E"/>
    <w:rsid w:val="003803BB"/>
    <w:rsid w:val="003818C7"/>
    <w:rsid w:val="00385979"/>
    <w:rsid w:val="00386A7E"/>
    <w:rsid w:val="0039672E"/>
    <w:rsid w:val="003B4B1A"/>
    <w:rsid w:val="003B5D76"/>
    <w:rsid w:val="003C04F9"/>
    <w:rsid w:val="003C1C26"/>
    <w:rsid w:val="003C6B54"/>
    <w:rsid w:val="003D6830"/>
    <w:rsid w:val="004145CC"/>
    <w:rsid w:val="0044608F"/>
    <w:rsid w:val="00485883"/>
    <w:rsid w:val="004A0665"/>
    <w:rsid w:val="004B19FD"/>
    <w:rsid w:val="004B23EF"/>
    <w:rsid w:val="00516CD5"/>
    <w:rsid w:val="00517C1F"/>
    <w:rsid w:val="00523F27"/>
    <w:rsid w:val="00530E97"/>
    <w:rsid w:val="00533541"/>
    <w:rsid w:val="00555653"/>
    <w:rsid w:val="0057705D"/>
    <w:rsid w:val="00577514"/>
    <w:rsid w:val="005B3933"/>
    <w:rsid w:val="005D11BA"/>
    <w:rsid w:val="005D3024"/>
    <w:rsid w:val="005F7A5C"/>
    <w:rsid w:val="00625E4F"/>
    <w:rsid w:val="0065200C"/>
    <w:rsid w:val="006B208C"/>
    <w:rsid w:val="006B23CA"/>
    <w:rsid w:val="006C7BA9"/>
    <w:rsid w:val="006D0646"/>
    <w:rsid w:val="006D6FD9"/>
    <w:rsid w:val="00700ADA"/>
    <w:rsid w:val="00724730"/>
    <w:rsid w:val="00735348"/>
    <w:rsid w:val="00743106"/>
    <w:rsid w:val="00750ECE"/>
    <w:rsid w:val="00752E97"/>
    <w:rsid w:val="007579EF"/>
    <w:rsid w:val="00762708"/>
    <w:rsid w:val="007726D0"/>
    <w:rsid w:val="007844E9"/>
    <w:rsid w:val="00787134"/>
    <w:rsid w:val="007917F4"/>
    <w:rsid w:val="007939F3"/>
    <w:rsid w:val="007A395F"/>
    <w:rsid w:val="007B46E2"/>
    <w:rsid w:val="007B5A07"/>
    <w:rsid w:val="007C2763"/>
    <w:rsid w:val="007C78CF"/>
    <w:rsid w:val="0080504A"/>
    <w:rsid w:val="008074EA"/>
    <w:rsid w:val="00820A06"/>
    <w:rsid w:val="00835E3B"/>
    <w:rsid w:val="00856309"/>
    <w:rsid w:val="008608A0"/>
    <w:rsid w:val="008624AA"/>
    <w:rsid w:val="008631F1"/>
    <w:rsid w:val="00865919"/>
    <w:rsid w:val="008772B5"/>
    <w:rsid w:val="00882ADC"/>
    <w:rsid w:val="008A0562"/>
    <w:rsid w:val="008D3C40"/>
    <w:rsid w:val="008E5BBA"/>
    <w:rsid w:val="00906A32"/>
    <w:rsid w:val="009151E2"/>
    <w:rsid w:val="00920DFB"/>
    <w:rsid w:val="00924BB1"/>
    <w:rsid w:val="00970024"/>
    <w:rsid w:val="00982D31"/>
    <w:rsid w:val="009B2220"/>
    <w:rsid w:val="009B4419"/>
    <w:rsid w:val="009B5F1A"/>
    <w:rsid w:val="009C0A2C"/>
    <w:rsid w:val="009C3D9D"/>
    <w:rsid w:val="009E2784"/>
    <w:rsid w:val="009E6B30"/>
    <w:rsid w:val="00A02FC6"/>
    <w:rsid w:val="00A04F35"/>
    <w:rsid w:val="00A11AD8"/>
    <w:rsid w:val="00A20783"/>
    <w:rsid w:val="00A208A3"/>
    <w:rsid w:val="00A2670F"/>
    <w:rsid w:val="00A40EC3"/>
    <w:rsid w:val="00A673CB"/>
    <w:rsid w:val="00A740B2"/>
    <w:rsid w:val="00AA65E0"/>
    <w:rsid w:val="00AB0E48"/>
    <w:rsid w:val="00AB139C"/>
    <w:rsid w:val="00AC574D"/>
    <w:rsid w:val="00B0176A"/>
    <w:rsid w:val="00B120C4"/>
    <w:rsid w:val="00B23E51"/>
    <w:rsid w:val="00B37E93"/>
    <w:rsid w:val="00B41AFF"/>
    <w:rsid w:val="00B437E4"/>
    <w:rsid w:val="00B84E1D"/>
    <w:rsid w:val="00B93533"/>
    <w:rsid w:val="00B9642E"/>
    <w:rsid w:val="00B96CB7"/>
    <w:rsid w:val="00BC026F"/>
    <w:rsid w:val="00C065D0"/>
    <w:rsid w:val="00C2248C"/>
    <w:rsid w:val="00C45AD0"/>
    <w:rsid w:val="00C64B82"/>
    <w:rsid w:val="00C80719"/>
    <w:rsid w:val="00C81B48"/>
    <w:rsid w:val="00CD0336"/>
    <w:rsid w:val="00CD55F7"/>
    <w:rsid w:val="00CF3E22"/>
    <w:rsid w:val="00D11EFD"/>
    <w:rsid w:val="00D131C6"/>
    <w:rsid w:val="00D60338"/>
    <w:rsid w:val="00D6328D"/>
    <w:rsid w:val="00D75F9E"/>
    <w:rsid w:val="00D82446"/>
    <w:rsid w:val="00D84B5C"/>
    <w:rsid w:val="00D87811"/>
    <w:rsid w:val="00D9663B"/>
    <w:rsid w:val="00DA76C5"/>
    <w:rsid w:val="00DE4AE3"/>
    <w:rsid w:val="00DE6275"/>
    <w:rsid w:val="00E076CB"/>
    <w:rsid w:val="00E13834"/>
    <w:rsid w:val="00E42068"/>
    <w:rsid w:val="00E439C1"/>
    <w:rsid w:val="00E44405"/>
    <w:rsid w:val="00E66357"/>
    <w:rsid w:val="00E80516"/>
    <w:rsid w:val="00E91EFC"/>
    <w:rsid w:val="00E96305"/>
    <w:rsid w:val="00E967EA"/>
    <w:rsid w:val="00EC07DA"/>
    <w:rsid w:val="00EC1144"/>
    <w:rsid w:val="00EE3131"/>
    <w:rsid w:val="00EF1CCC"/>
    <w:rsid w:val="00EF271E"/>
    <w:rsid w:val="00F00393"/>
    <w:rsid w:val="00F01929"/>
    <w:rsid w:val="00F01C4B"/>
    <w:rsid w:val="00F0624B"/>
    <w:rsid w:val="00F13578"/>
    <w:rsid w:val="00F26342"/>
    <w:rsid w:val="00F436E9"/>
    <w:rsid w:val="00F47F04"/>
    <w:rsid w:val="00F5160A"/>
    <w:rsid w:val="00F53603"/>
    <w:rsid w:val="00F61602"/>
    <w:rsid w:val="00FA4D8A"/>
    <w:rsid w:val="00FC7ADE"/>
    <w:rsid w:val="00FE4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E22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Char"/>
    <w:qFormat/>
    <w:rsid w:val="00A11AD8"/>
    <w:pPr>
      <w:keepNext/>
      <w:jc w:val="center"/>
      <w:outlineLvl w:val="0"/>
    </w:pPr>
    <w:rPr>
      <w:rFonts w:ascii="Arial" w:hAnsi="Arial" w:cs="Arial"/>
      <w:b/>
      <w:szCs w:val="20"/>
      <w:u w:val="single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F3E22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CF3E22"/>
    <w:pPr>
      <w:tabs>
        <w:tab w:val="center" w:pos="4153"/>
        <w:tab w:val="right" w:pos="8306"/>
      </w:tabs>
    </w:pPr>
  </w:style>
  <w:style w:type="character" w:customStyle="1" w:styleId="1Char">
    <w:name w:val="Επικεφαλίδα 1 Char"/>
    <w:basedOn w:val="a0"/>
    <w:link w:val="1"/>
    <w:rsid w:val="00A11AD8"/>
    <w:rPr>
      <w:rFonts w:ascii="Arial" w:hAnsi="Arial" w:cs="Arial"/>
      <w:b/>
      <w:sz w:val="24"/>
      <w:u w:val="single"/>
    </w:rPr>
  </w:style>
  <w:style w:type="paragraph" w:styleId="a5">
    <w:name w:val="List Paragraph"/>
    <w:basedOn w:val="a"/>
    <w:uiPriority w:val="99"/>
    <w:qFormat/>
    <w:rsid w:val="00E44405"/>
    <w:pPr>
      <w:ind w:left="720"/>
      <w:contextualSpacing/>
    </w:pPr>
    <w:rPr>
      <w:sz w:val="20"/>
      <w:szCs w:val="20"/>
      <w:lang w:val="el-GR" w:eastAsia="el-GR"/>
    </w:rPr>
  </w:style>
  <w:style w:type="character" w:customStyle="1" w:styleId="Char">
    <w:name w:val="Υποσέλιδο Char"/>
    <w:basedOn w:val="a0"/>
    <w:link w:val="a4"/>
    <w:uiPriority w:val="99"/>
    <w:rsid w:val="00D131C6"/>
    <w:rPr>
      <w:sz w:val="24"/>
      <w:szCs w:val="24"/>
      <w:lang w:val="en-GB" w:eastAsia="en-US"/>
    </w:rPr>
  </w:style>
  <w:style w:type="character" w:customStyle="1" w:styleId="FontStyle19">
    <w:name w:val="Font Style19"/>
    <w:basedOn w:val="a0"/>
    <w:uiPriority w:val="99"/>
    <w:rsid w:val="0000284F"/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azatzisp\Local%20Settings\Temporary%20Internet%20files\Content.Outlook\RPTG5K08\EPISTOLOXARTO_OLP%20(2)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0BD51-1635-489D-BA61-8C3B95C1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EPISTOLOXARTO_OLP (2)</Template>
  <TotalTime>26</TotalTime>
  <Pages>1</Pages>
  <Words>111</Words>
  <Characters>600</Characters>
  <Application>Microsoft Office Word</Application>
  <DocSecurity>0</DocSecurity>
  <Lines>5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kazatzisp</dc:creator>
  <cp:keywords/>
  <dc:description/>
  <cp:lastModifiedBy>papakonstantinoul</cp:lastModifiedBy>
  <cp:revision>16</cp:revision>
  <cp:lastPrinted>2011-02-07T09:05:00Z</cp:lastPrinted>
  <dcterms:created xsi:type="dcterms:W3CDTF">2011-02-09T12:35:00Z</dcterms:created>
  <dcterms:modified xsi:type="dcterms:W3CDTF">2012-09-17T09:44:00Z</dcterms:modified>
</cp:coreProperties>
</file>